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A9AC3" w14:textId="77777777" w:rsidR="00D0142F" w:rsidRDefault="00D0142F" w:rsidP="00D0142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BLOUNT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3E026B3" w14:textId="77777777" w:rsidR="00D0142F" w:rsidRDefault="00D0142F" w:rsidP="00D0142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9395E2B" w14:textId="77777777" w:rsidR="00D0142F" w:rsidRDefault="00D0142F" w:rsidP="00D0142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8DE79DA" w14:textId="77777777" w:rsidR="00D0142F" w:rsidRDefault="00D0142F" w:rsidP="00D0142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9F57F0E" w14:textId="77777777" w:rsidR="00D0142F" w:rsidRDefault="00D0142F" w:rsidP="00D0142F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1A181447" w14:textId="77777777" w:rsidR="00D0142F" w:rsidRPr="00065994" w:rsidRDefault="00D0142F" w:rsidP="00D0142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8CEB99E" w14:textId="77777777" w:rsidR="00D0142F" w:rsidRPr="00065994" w:rsidRDefault="00D0142F" w:rsidP="00D0142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1DB3A35D" w14:textId="77777777" w:rsidR="00D0142F" w:rsidRDefault="00D0142F" w:rsidP="00D0142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F8EECC5" w14:textId="77777777" w:rsidR="00D0142F" w:rsidRDefault="00D0142F" w:rsidP="00D0142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1E0E11" w14:textId="77777777" w:rsidR="00D0142F" w:rsidRDefault="00D0142F" w:rsidP="00D0142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10E8D7A" w14:textId="77777777" w:rsidR="00D0142F" w:rsidRDefault="00D0142F" w:rsidP="00D0142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September 2023</w:t>
      </w:r>
    </w:p>
    <w:p w14:paraId="3292F8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BA85C" w14:textId="77777777" w:rsidR="00D0142F" w:rsidRDefault="00D0142F" w:rsidP="009139A6">
      <w:r>
        <w:separator/>
      </w:r>
    </w:p>
  </w:endnote>
  <w:endnote w:type="continuationSeparator" w:id="0">
    <w:p w14:paraId="1938226A" w14:textId="77777777" w:rsidR="00D0142F" w:rsidRDefault="00D014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1A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A3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9AC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1EEEE" w14:textId="77777777" w:rsidR="00D0142F" w:rsidRDefault="00D0142F" w:rsidP="009139A6">
      <w:r>
        <w:separator/>
      </w:r>
    </w:p>
  </w:footnote>
  <w:footnote w:type="continuationSeparator" w:id="0">
    <w:p w14:paraId="3FC1986F" w14:textId="77777777" w:rsidR="00D0142F" w:rsidRDefault="00D014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869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C49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396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42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142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80F9B"/>
  <w15:chartTrackingRefBased/>
  <w15:docId w15:val="{E8A6ED8F-6218-49AD-8406-87A30524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2023-09-26T18:59:00Z</dcterms:created>
  <dcterms:modified xsi:type="dcterms:W3CDTF">2023-09-26T19:00:00Z</dcterms:modified>
</cp:coreProperties>
</file>